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C" w:rsidRDefault="002E2B9C" w:rsidP="009D27E3">
            <w:r>
              <w:t>Приложение 6</w:t>
            </w:r>
          </w:p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C" w:rsidRDefault="002E2B9C" w:rsidP="009D27E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C" w:rsidRDefault="002E2B9C" w:rsidP="009D27E3">
            <w:r>
              <w:t xml:space="preserve">от  </w:t>
            </w:r>
            <w:r w:rsidR="00B72F7F">
              <w:t xml:space="preserve">                </w:t>
            </w:r>
            <w:r>
              <w:t xml:space="preserve">№ </w:t>
            </w:r>
          </w:p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</w:tr>
      <w:tr w:rsidR="002E2B9C" w:rsidTr="002E2B9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тыс. руб.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2024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2025 год</w:t>
            </w:r>
          </w:p>
        </w:tc>
      </w:tr>
    </w:tbl>
    <w:p w:rsidR="002E2B9C" w:rsidRPr="002E2B9C" w:rsidRDefault="002E2B9C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2E2B9C" w:rsidTr="002E2B9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5</w:t>
            </w:r>
          </w:p>
        </w:tc>
      </w:tr>
      <w:tr w:rsidR="002E2B9C" w:rsidTr="002E2B9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27 685,3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1 437,0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Реконструкция систем теплоснабжения и газоснабжения бани №21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10 950,0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11 669,0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3 612,5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Строительство объектов инженер</w:t>
            </w:r>
            <w:r w:rsidR="00395A74">
              <w:t>ной инфраструктуры в пос. Воробь</w:t>
            </w:r>
            <w:r>
              <w:t>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13,4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3,4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4 221,1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2 215,9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Здание физкультурно-оздоровительного комплекса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12,9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13,7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1 978,6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527 061,3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495 000,0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461 000,0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21 845,4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505 215,9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495 000,0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461 000,0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41 069,7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41 069,7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5 300,0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5 300,0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605 337,4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495 000,0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461 000,0</w:t>
            </w:r>
          </w:p>
        </w:tc>
      </w:tr>
      <w:tr w:rsidR="002E2B9C" w:rsidTr="002E2B9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</w:tr>
      <w:tr w:rsidR="002E2B9C" w:rsidTr="002E2B9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B9C" w:rsidRDefault="002E2B9C" w:rsidP="009D27E3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45 000,0</w:t>
            </w:r>
          </w:p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C" w:rsidRDefault="002E2B9C" w:rsidP="009D27E3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650 337,4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506 000,0</w:t>
            </w:r>
          </w:p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</w:tr>
      <w:tr w:rsidR="002E2B9C" w:rsidTr="002E2B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</w:tr>
      <w:tr w:rsidR="002E2B9C" w:rsidTr="002E2B9C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r>
              <w:t>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C" w:rsidRDefault="002E2B9C" w:rsidP="009D27E3">
            <w:pPr>
              <w:jc w:val="right"/>
            </w:pPr>
            <w:r>
              <w:t>А.С. Струков</w:t>
            </w:r>
          </w:p>
        </w:tc>
      </w:tr>
    </w:tbl>
    <w:p w:rsidR="002E2B9C" w:rsidRPr="00E01D11" w:rsidRDefault="002E2B9C" w:rsidP="002E2B9C"/>
    <w:p w:rsidR="00E2598B" w:rsidRPr="002E2B9C" w:rsidRDefault="00E2598B" w:rsidP="002E2B9C"/>
    <w:sectPr w:rsidR="00E2598B" w:rsidRPr="002E2B9C" w:rsidSect="002E2B9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693" w:rsidRDefault="00665693" w:rsidP="002E2B9C">
      <w:r>
        <w:separator/>
      </w:r>
    </w:p>
  </w:endnote>
  <w:endnote w:type="continuationSeparator" w:id="1">
    <w:p w:rsidR="00665693" w:rsidRDefault="00665693" w:rsidP="002E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693" w:rsidRDefault="00665693" w:rsidP="002E2B9C">
      <w:r>
        <w:separator/>
      </w:r>
    </w:p>
  </w:footnote>
  <w:footnote w:type="continuationSeparator" w:id="1">
    <w:p w:rsidR="00665693" w:rsidRDefault="00665693" w:rsidP="002E2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B9C" w:rsidRDefault="000B4C24" w:rsidP="009E10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2B9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2B9C" w:rsidRDefault="002E2B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B9C" w:rsidRDefault="000B4C24" w:rsidP="009E10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2B9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74A1">
      <w:rPr>
        <w:rStyle w:val="a7"/>
        <w:noProof/>
      </w:rPr>
      <w:t>2</w:t>
    </w:r>
    <w:r>
      <w:rPr>
        <w:rStyle w:val="a7"/>
      </w:rPr>
      <w:fldChar w:fldCharType="end"/>
    </w:r>
  </w:p>
  <w:p w:rsidR="002E2B9C" w:rsidRDefault="002E2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E2B9C"/>
    <w:rsid w:val="000849D1"/>
    <w:rsid w:val="000B4C24"/>
    <w:rsid w:val="002C3F39"/>
    <w:rsid w:val="002E2B9C"/>
    <w:rsid w:val="00395A74"/>
    <w:rsid w:val="005E6986"/>
    <w:rsid w:val="00665693"/>
    <w:rsid w:val="006808C6"/>
    <w:rsid w:val="007438F0"/>
    <w:rsid w:val="008325E4"/>
    <w:rsid w:val="009274A1"/>
    <w:rsid w:val="00A24CAF"/>
    <w:rsid w:val="00B72F7F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2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2B9C"/>
  </w:style>
  <w:style w:type="paragraph" w:styleId="a5">
    <w:name w:val="footer"/>
    <w:basedOn w:val="a"/>
    <w:link w:val="a6"/>
    <w:uiPriority w:val="99"/>
    <w:semiHidden/>
    <w:unhideWhenUsed/>
    <w:rsid w:val="002E2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2B9C"/>
  </w:style>
  <w:style w:type="character" w:styleId="a7">
    <w:name w:val="page number"/>
    <w:basedOn w:val="a0"/>
    <w:uiPriority w:val="99"/>
    <w:semiHidden/>
    <w:unhideWhenUsed/>
    <w:rsid w:val="002E2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3</cp:revision>
  <dcterms:created xsi:type="dcterms:W3CDTF">2022-10-24T14:25:00Z</dcterms:created>
  <dcterms:modified xsi:type="dcterms:W3CDTF">2022-10-24T14:26:00Z</dcterms:modified>
</cp:coreProperties>
</file>